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36F" w:rsidRPr="00EB6053" w:rsidRDefault="00C2736F" w:rsidP="009F08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0"/>
          <w:szCs w:val="30"/>
          <w:lang w:eastAsia="ru-RU"/>
        </w:rPr>
      </w:pPr>
      <w:r w:rsidRPr="00EB6053">
        <w:rPr>
          <w:rFonts w:ascii="Times New Roman" w:hAnsi="Times New Roman"/>
          <w:bCs/>
          <w:sz w:val="30"/>
          <w:szCs w:val="30"/>
          <w:lang w:eastAsia="ru-RU"/>
        </w:rPr>
        <w:t xml:space="preserve">ФИРМЕННЫЙ БЛАНК </w:t>
      </w:r>
      <w:r>
        <w:rPr>
          <w:rFonts w:ascii="Times New Roman" w:hAnsi="Times New Roman"/>
          <w:bCs/>
          <w:sz w:val="30"/>
          <w:szCs w:val="30"/>
          <w:lang w:eastAsia="ru-RU"/>
        </w:rPr>
        <w:t>СУБЪЕКТА</w:t>
      </w:r>
    </w:p>
    <w:p w:rsidR="00C2736F" w:rsidRPr="00EB6053" w:rsidRDefault="00C2736F" w:rsidP="009F08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bCs/>
          <w:sz w:val="30"/>
          <w:szCs w:val="30"/>
          <w:lang w:eastAsia="ru-RU"/>
        </w:rPr>
        <w:t>_____________№_________</w:t>
      </w:r>
      <w:r>
        <w:rPr>
          <w:rFonts w:ascii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hAnsi="Times New Roman"/>
          <w:bCs/>
          <w:sz w:val="30"/>
          <w:szCs w:val="30"/>
          <w:lang w:eastAsia="ru-RU"/>
        </w:rPr>
        <w:tab/>
      </w:r>
      <w:r w:rsidRPr="00EB6053">
        <w:rPr>
          <w:rFonts w:ascii="Times New Roman" w:hAnsi="Times New Roman"/>
          <w:sz w:val="30"/>
          <w:szCs w:val="30"/>
          <w:lang w:eastAsia="ru-RU"/>
        </w:rPr>
        <w:t xml:space="preserve">Начальнику </w:t>
      </w:r>
    </w:p>
    <w:p w:rsidR="00C2736F" w:rsidRPr="00EB6053" w:rsidRDefault="00C2736F" w:rsidP="009F08A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 xml:space="preserve">Ивьевской районной </w:t>
      </w:r>
    </w:p>
    <w:p w:rsidR="00C2736F" w:rsidRPr="00EB6053" w:rsidRDefault="00C2736F" w:rsidP="009F08A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 xml:space="preserve">энергогазинспекции ОМРО </w:t>
      </w:r>
    </w:p>
    <w:p w:rsidR="00C2736F" w:rsidRPr="00EB6053" w:rsidRDefault="00C2736F" w:rsidP="009F08A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>ф-ла Госэнергогазнадзора</w:t>
      </w:r>
    </w:p>
    <w:p w:rsidR="00C2736F" w:rsidRPr="00EB6053" w:rsidRDefault="00C2736F" w:rsidP="009F08A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>по Гродненской обл.</w:t>
      </w:r>
    </w:p>
    <w:p w:rsidR="00C2736F" w:rsidRPr="00EB6053" w:rsidRDefault="00C2736F" w:rsidP="009F08A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>Болондзю А.С.</w:t>
      </w:r>
    </w:p>
    <w:p w:rsidR="00C2736F" w:rsidRPr="00ED75B4" w:rsidRDefault="00C2736F" w:rsidP="00824A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0"/>
          <w:szCs w:val="30"/>
          <w:highlight w:val="yellow"/>
          <w:lang w:eastAsia="ru-RU"/>
        </w:rPr>
      </w:pPr>
    </w:p>
    <w:p w:rsidR="00C2736F" w:rsidRPr="00ED75B4" w:rsidRDefault="00C2736F" w:rsidP="00824A06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ED75B4">
        <w:rPr>
          <w:rFonts w:ascii="Times New Roman" w:hAnsi="Times New Roman"/>
          <w:bCs/>
          <w:sz w:val="30"/>
          <w:szCs w:val="30"/>
          <w:lang w:eastAsia="ru-RU"/>
        </w:rPr>
        <w:t>ЗАЯВЛЕНИЕ</w:t>
      </w:r>
    </w:p>
    <w:p w:rsidR="00C2736F" w:rsidRDefault="00C2736F" w:rsidP="00824A06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ED75B4">
        <w:rPr>
          <w:rFonts w:ascii="Times New Roman" w:hAnsi="Times New Roman"/>
          <w:sz w:val="30"/>
          <w:szCs w:val="30"/>
          <w:lang w:eastAsia="ru-RU"/>
        </w:rPr>
        <w:t xml:space="preserve">о получении акта осмотра (допуска) теплоустановки </w:t>
      </w:r>
    </w:p>
    <w:p w:rsidR="00C2736F" w:rsidRPr="00ED75B4" w:rsidRDefault="00C2736F" w:rsidP="00824A06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bCs/>
          <w:sz w:val="30"/>
          <w:szCs w:val="30"/>
          <w:lang w:eastAsia="ru-RU"/>
        </w:rPr>
      </w:pPr>
      <w:r w:rsidRPr="00ED75B4">
        <w:rPr>
          <w:rFonts w:ascii="Times New Roman" w:hAnsi="Times New Roman"/>
          <w:sz w:val="30"/>
          <w:szCs w:val="30"/>
          <w:lang w:eastAsia="ru-RU"/>
        </w:rPr>
        <w:t>и (или) тепловой сети</w:t>
      </w:r>
    </w:p>
    <w:p w:rsidR="00C2736F" w:rsidRPr="00ED75B4" w:rsidRDefault="00C2736F" w:rsidP="00824A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0"/>
          <w:szCs w:val="30"/>
          <w:highlight w:val="yellow"/>
          <w:lang w:eastAsia="ru-RU"/>
        </w:rPr>
      </w:pPr>
    </w:p>
    <w:p w:rsidR="00C2736F" w:rsidRPr="00ED75B4" w:rsidRDefault="00C2736F" w:rsidP="00824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 xml:space="preserve">1. </w:t>
      </w:r>
      <w:r w:rsidRPr="00ED75B4">
        <w:rPr>
          <w:rFonts w:ascii="Times New Roman" w:hAnsi="Times New Roman"/>
          <w:sz w:val="30"/>
          <w:szCs w:val="30"/>
          <w:lang w:eastAsia="ru-RU"/>
        </w:rPr>
        <w:t xml:space="preserve">На основании </w:t>
      </w:r>
      <w:r w:rsidRPr="00ED75B4">
        <w:rPr>
          <w:rFonts w:ascii="Times New Roman" w:hAnsi="Times New Roman"/>
          <w:bCs/>
          <w:sz w:val="30"/>
          <w:szCs w:val="30"/>
          <w:lang w:eastAsia="ru-RU"/>
        </w:rPr>
        <w:t xml:space="preserve">подпункта 3.7.2 пункта 3.7 единого перечня административных процедур, осуществляемых в отношении субъектов </w:t>
      </w:r>
      <w:r w:rsidRPr="00ED75B4">
        <w:rPr>
          <w:rFonts w:ascii="Times New Roman" w:hAnsi="Times New Roman"/>
          <w:bCs/>
          <w:spacing w:val="-12"/>
          <w:sz w:val="30"/>
          <w:szCs w:val="30"/>
          <w:lang w:eastAsia="ru-RU"/>
        </w:rPr>
        <w:t>хозяйствования, утвержденного постановлением Совета Министров Республики</w:t>
      </w:r>
      <w:r w:rsidRPr="00ED75B4">
        <w:rPr>
          <w:rFonts w:ascii="Times New Roman" w:hAnsi="Times New Roman"/>
          <w:bCs/>
          <w:spacing w:val="-10"/>
          <w:sz w:val="30"/>
          <w:szCs w:val="30"/>
          <w:lang w:eastAsia="ru-RU"/>
        </w:rPr>
        <w:t xml:space="preserve">Беларусь от 24 сентября </w:t>
      </w:r>
      <w:smartTag w:uri="urn:schemas-microsoft-com:office:smarttags" w:element="metricconverter">
        <w:smartTagPr>
          <w:attr w:name="ProductID" w:val="2021 г"/>
        </w:smartTagPr>
        <w:r w:rsidRPr="00ED75B4">
          <w:rPr>
            <w:rFonts w:ascii="Times New Roman" w:hAnsi="Times New Roman"/>
            <w:bCs/>
            <w:spacing w:val="-10"/>
            <w:sz w:val="30"/>
            <w:szCs w:val="30"/>
            <w:lang w:eastAsia="ru-RU"/>
          </w:rPr>
          <w:t>2021 г</w:t>
        </w:r>
      </w:smartTag>
      <w:r w:rsidRPr="00ED75B4">
        <w:rPr>
          <w:rFonts w:ascii="Times New Roman" w:hAnsi="Times New Roman"/>
          <w:bCs/>
          <w:spacing w:val="-10"/>
          <w:sz w:val="30"/>
          <w:szCs w:val="30"/>
          <w:lang w:eastAsia="ru-RU"/>
        </w:rPr>
        <w:t xml:space="preserve">. № 548, </w:t>
      </w:r>
      <w:r w:rsidRPr="00ED75B4">
        <w:rPr>
          <w:rFonts w:ascii="Times New Roman" w:hAnsi="Times New Roman"/>
          <w:spacing w:val="-10"/>
          <w:sz w:val="30"/>
          <w:szCs w:val="30"/>
          <w:lang w:eastAsia="ru-RU"/>
        </w:rPr>
        <w:t>Правил теплоснабжения, утвержденных</w:t>
      </w:r>
      <w:r w:rsidRPr="00ED75B4">
        <w:rPr>
          <w:rFonts w:ascii="Times New Roman" w:hAnsi="Times New Roman"/>
          <w:sz w:val="30"/>
          <w:szCs w:val="30"/>
          <w:lang w:eastAsia="ru-RU"/>
        </w:rPr>
        <w:t xml:space="preserve"> постановлением Совета Министров Республики Беларусь от 11 сентября </w:t>
      </w:r>
      <w:smartTag w:uri="urn:schemas-microsoft-com:office:smarttags" w:element="metricconverter">
        <w:smartTagPr>
          <w:attr w:name="ProductID" w:val="2019 г"/>
        </w:smartTagPr>
        <w:r w:rsidRPr="00ED75B4">
          <w:rPr>
            <w:rFonts w:ascii="Times New Roman" w:hAnsi="Times New Roman"/>
            <w:sz w:val="30"/>
            <w:szCs w:val="30"/>
            <w:lang w:eastAsia="ru-RU"/>
          </w:rPr>
          <w:t>2019 г</w:t>
        </w:r>
      </w:smartTag>
      <w:r w:rsidRPr="00ED75B4">
        <w:rPr>
          <w:rFonts w:ascii="Times New Roman" w:hAnsi="Times New Roman"/>
          <w:sz w:val="30"/>
          <w:szCs w:val="30"/>
          <w:lang w:eastAsia="ru-RU"/>
        </w:rPr>
        <w:t>. № 609, а также на основании изложенных ниже сведений прошу выдать акта осмотра (допуска) теплоустановки и (или) тепловой сети.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3945"/>
        <w:gridCol w:w="29"/>
        <w:gridCol w:w="1531"/>
        <w:gridCol w:w="1005"/>
        <w:gridCol w:w="270"/>
        <w:gridCol w:w="2296"/>
      </w:tblGrid>
      <w:tr w:rsidR="00C2736F" w:rsidRPr="002C6341" w:rsidTr="00C62E4F"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6" w:type="dxa"/>
            <w:gridSpan w:val="6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D75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Сведения о заинтересованном лице:</w:t>
            </w:r>
          </w:p>
        </w:tc>
      </w:tr>
      <w:tr w:rsidR="00C2736F" w:rsidRPr="002C6341" w:rsidTr="009F08A9">
        <w:trPr>
          <w:trHeight w:val="1148"/>
        </w:trPr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974" w:type="dxa"/>
            <w:gridSpan w:val="2"/>
          </w:tcPr>
          <w:p w:rsidR="00C2736F" w:rsidRPr="00ED75B4" w:rsidRDefault="00C2736F" w:rsidP="00C62E4F">
            <w:pPr>
              <w:tabs>
                <w:tab w:val="left" w:pos="17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полное наименование (для юридических лиц) либо фамилия, собственное имя, отчество (если таковое имеется) (для индивидуальных предпринимателей):</w:t>
            </w:r>
          </w:p>
        </w:tc>
        <w:tc>
          <w:tcPr>
            <w:tcW w:w="5102" w:type="dxa"/>
            <w:gridSpan w:val="4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C62E4F"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974" w:type="dxa"/>
            <w:gridSpan w:val="2"/>
          </w:tcPr>
          <w:p w:rsidR="00C2736F" w:rsidRPr="00ED75B4" w:rsidRDefault="00C2736F" w:rsidP="00C62E4F">
            <w:pPr>
              <w:tabs>
                <w:tab w:val="left" w:pos="17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регистрацию:</w:t>
            </w:r>
          </w:p>
        </w:tc>
        <w:tc>
          <w:tcPr>
            <w:tcW w:w="5102" w:type="dxa"/>
            <w:gridSpan w:val="4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C62E4F"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505" w:type="dxa"/>
            <w:gridSpan w:val="3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государственного органа (организации), в подчинении которого находится заявитель (в состав которого входит) либо которому переданы в управление находящиеся в государственной собственности акции (доли в уставных фондах) заинтересованного лица (для юридических лиц):</w:t>
            </w:r>
          </w:p>
        </w:tc>
        <w:tc>
          <w:tcPr>
            <w:tcW w:w="3571" w:type="dxa"/>
            <w:gridSpan w:val="3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9F08A9">
        <w:trPr>
          <w:trHeight w:val="1174"/>
        </w:trPr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974" w:type="dxa"/>
            <w:gridSpan w:val="2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место нахождения (для юридических лиц) либо адрес регистрации по месту жительства (для индивидуальных предпринимателей):</w:t>
            </w:r>
          </w:p>
        </w:tc>
        <w:tc>
          <w:tcPr>
            <w:tcW w:w="5102" w:type="dxa"/>
            <w:gridSpan w:val="4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9F08A9">
        <w:trPr>
          <w:trHeight w:val="1330"/>
        </w:trPr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974" w:type="dxa"/>
            <w:gridSpan w:val="2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контактная информация заинтересованного лица:</w:t>
            </w:r>
          </w:p>
        </w:tc>
        <w:tc>
          <w:tcPr>
            <w:tcW w:w="1531" w:type="dxa"/>
          </w:tcPr>
          <w:p w:rsidR="00C2736F" w:rsidRPr="00ED75B4" w:rsidRDefault="00C2736F" w:rsidP="00C62E4F">
            <w:pPr>
              <w:tabs>
                <w:tab w:val="left" w:pos="404"/>
              </w:tabs>
              <w:spacing w:after="0" w:line="264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контактное лицо:</w:t>
            </w:r>
          </w:p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C2736F" w:rsidRPr="00ED75B4" w:rsidRDefault="00C2736F" w:rsidP="00C62E4F">
            <w:pPr>
              <w:tabs>
                <w:tab w:val="left" w:pos="404"/>
              </w:tabs>
              <w:spacing w:after="0" w:line="264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контактный номер телефона:</w:t>
            </w:r>
          </w:p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6" w:type="dxa"/>
          </w:tcPr>
          <w:p w:rsidR="00C2736F" w:rsidRPr="00ED75B4" w:rsidRDefault="00C2736F" w:rsidP="00C62E4F">
            <w:pPr>
              <w:tabs>
                <w:tab w:val="left" w:pos="404"/>
              </w:tabs>
              <w:spacing w:after="0" w:line="264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-mail:</w:t>
            </w:r>
          </w:p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C62E4F"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6" w:type="dxa"/>
            <w:gridSpan w:val="6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Сведения об объекте (теплоустановке и (или) тепловой сети):</w:t>
            </w:r>
          </w:p>
        </w:tc>
      </w:tr>
      <w:tr w:rsidR="00C2736F" w:rsidRPr="002C6341" w:rsidTr="009F08A9">
        <w:trPr>
          <w:trHeight w:val="1547"/>
        </w:trPr>
        <w:tc>
          <w:tcPr>
            <w:tcW w:w="704" w:type="dxa"/>
            <w:vAlign w:val="center"/>
          </w:tcPr>
          <w:p w:rsidR="00C2736F" w:rsidRPr="00ED75B4" w:rsidRDefault="00C2736F" w:rsidP="009F08A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945" w:type="dxa"/>
            <w:vAlign w:val="center"/>
          </w:tcPr>
          <w:p w:rsidR="00C2736F" w:rsidRPr="00ED75B4" w:rsidRDefault="00C2736F" w:rsidP="009F08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объекта (теплоустановки и (или) тепловой сети):</w:t>
            </w:r>
          </w:p>
        </w:tc>
        <w:tc>
          <w:tcPr>
            <w:tcW w:w="5131" w:type="dxa"/>
            <w:gridSpan w:val="5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9F08A9">
        <w:trPr>
          <w:trHeight w:val="1132"/>
        </w:trPr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9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место (адрес) расположения объекта </w:t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теплоустановки и (или) тепловой сети</w:t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5131" w:type="dxa"/>
            <w:gridSpan w:val="5"/>
          </w:tcPr>
          <w:p w:rsidR="00C2736F" w:rsidRPr="00ED75B4" w:rsidRDefault="00C2736F" w:rsidP="00C62E4F">
            <w:pPr>
              <w:tabs>
                <w:tab w:val="left" w:pos="40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C62E4F"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5" w:type="dxa"/>
            <w:gridSpan w:val="3"/>
          </w:tcPr>
          <w:p w:rsidR="00C2736F" w:rsidRPr="00ED75B4" w:rsidRDefault="00C2736F" w:rsidP="00C62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об организации, выдавшей технические условия на присоединение (подключение) теплоустановок потребителей </w:t>
            </w:r>
            <w:r w:rsidRPr="00ED75B4">
              <w:rPr>
                <w:rFonts w:ascii="Times New Roman" w:hAnsi="Times New Roman"/>
                <w:spacing w:val="-8"/>
                <w:sz w:val="20"/>
                <w:szCs w:val="20"/>
                <w:lang w:eastAsia="ru-RU"/>
              </w:rPr>
              <w:t>к тепловым сетям энергоснабжающей организации, технические</w:t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>условия на установку средства расчетного учета и (или) системы автоматического регулирования тепловой энергии:</w:t>
            </w:r>
          </w:p>
        </w:tc>
        <w:tc>
          <w:tcPr>
            <w:tcW w:w="3571" w:type="dxa"/>
            <w:gridSpan w:val="3"/>
          </w:tcPr>
          <w:p w:rsidR="00C2736F" w:rsidRPr="00ED75B4" w:rsidRDefault="00C2736F" w:rsidP="00C62E4F">
            <w:pPr>
              <w:tabs>
                <w:tab w:val="left" w:pos="40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C62E4F"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45" w:type="dxa"/>
          </w:tcPr>
          <w:p w:rsidR="00C2736F" w:rsidRPr="00ED75B4" w:rsidRDefault="00C2736F" w:rsidP="00C62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технических условиях на присоединение (подключение) теплоустановок потребителей к тепловым сетям энергоснабжающей организации:</w:t>
            </w:r>
          </w:p>
        </w:tc>
        <w:tc>
          <w:tcPr>
            <w:tcW w:w="2565" w:type="dxa"/>
            <w:gridSpan w:val="3"/>
            <w:vAlign w:val="center"/>
          </w:tcPr>
          <w:p w:rsidR="00C2736F" w:rsidRPr="009B5BE4" w:rsidRDefault="00C2736F" w:rsidP="00C24F8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от ___________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 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</w:t>
            </w:r>
          </w:p>
        </w:tc>
        <w:tc>
          <w:tcPr>
            <w:tcW w:w="2566" w:type="dxa"/>
            <w:gridSpan w:val="2"/>
            <w:vAlign w:val="center"/>
          </w:tcPr>
          <w:p w:rsidR="00C2736F" w:rsidRPr="009B5BE4" w:rsidRDefault="00C2736F" w:rsidP="00C24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срок действия __________</w:t>
            </w:r>
          </w:p>
        </w:tc>
      </w:tr>
      <w:tr w:rsidR="00C2736F" w:rsidRPr="002C6341" w:rsidTr="00C62E4F"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5" w:type="dxa"/>
          </w:tcPr>
          <w:p w:rsidR="00C2736F" w:rsidRPr="00ED75B4" w:rsidRDefault="00C2736F" w:rsidP="00C62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технических условиях на установку средства расчетного учета и (или) системы автоматического регулирования тепловой энергии (при наличии):</w:t>
            </w:r>
          </w:p>
        </w:tc>
        <w:tc>
          <w:tcPr>
            <w:tcW w:w="2565" w:type="dxa"/>
            <w:gridSpan w:val="3"/>
            <w:vAlign w:val="center"/>
          </w:tcPr>
          <w:p w:rsidR="00C2736F" w:rsidRPr="009B5BE4" w:rsidRDefault="00C2736F" w:rsidP="00C24F8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от ___________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 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</w:t>
            </w:r>
          </w:p>
        </w:tc>
        <w:tc>
          <w:tcPr>
            <w:tcW w:w="2566" w:type="dxa"/>
            <w:gridSpan w:val="2"/>
            <w:vAlign w:val="center"/>
          </w:tcPr>
          <w:p w:rsidR="00C2736F" w:rsidRPr="009B5BE4" w:rsidRDefault="00C2736F" w:rsidP="00C24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срок действия __________</w:t>
            </w:r>
          </w:p>
        </w:tc>
      </w:tr>
      <w:tr w:rsidR="00C2736F" w:rsidRPr="002C6341" w:rsidTr="00C62E4F">
        <w:trPr>
          <w:trHeight w:val="625"/>
        </w:trPr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об организации, являющейся разработчиком проекта на объект 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(теплоустановку и (или) тепловую сеть)</w:t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131" w:type="dxa"/>
            <w:gridSpan w:val="5"/>
          </w:tcPr>
          <w:p w:rsidR="00C2736F" w:rsidRPr="00ED75B4" w:rsidRDefault="00C2736F" w:rsidP="00C62E4F">
            <w:pPr>
              <w:tabs>
                <w:tab w:val="left" w:pos="40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9F08A9">
        <w:trPr>
          <w:trHeight w:val="839"/>
        </w:trPr>
        <w:tc>
          <w:tcPr>
            <w:tcW w:w="704" w:type="dxa"/>
            <w:vMerge w:val="restart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45" w:type="dxa"/>
            <w:vMerge w:val="restart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 проекте на объект 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(теплоустановку и (или) тепловую сеть)</w:t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131" w:type="dxa"/>
            <w:gridSpan w:val="5"/>
            <w:vAlign w:val="center"/>
          </w:tcPr>
          <w:p w:rsidR="00C2736F" w:rsidRDefault="00C2736F" w:rsidP="00C24F8A">
            <w:pPr>
              <w:tabs>
                <w:tab w:val="left" w:pos="404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реквизиты утверждения проекта от 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__</w:t>
            </w:r>
          </w:p>
          <w:p w:rsidR="00C2736F" w:rsidRPr="009B5BE4" w:rsidRDefault="00C2736F" w:rsidP="00C24F8A">
            <w:pPr>
              <w:tabs>
                <w:tab w:val="left" w:pos="404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 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C2736F" w:rsidRPr="002C6341" w:rsidTr="00C62E4F">
        <w:trPr>
          <w:trHeight w:val="625"/>
        </w:trPr>
        <w:tc>
          <w:tcPr>
            <w:tcW w:w="704" w:type="dxa"/>
            <w:vMerge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45" w:type="dxa"/>
            <w:vMerge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31" w:type="dxa"/>
            <w:gridSpan w:val="5"/>
            <w:vAlign w:val="center"/>
          </w:tcPr>
          <w:p w:rsidR="00C2736F" w:rsidRPr="009B5BE4" w:rsidRDefault="00C2736F" w:rsidP="00C24F8A">
            <w:pPr>
              <w:tabs>
                <w:tab w:val="left" w:pos="40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заключение государственной экспертизы (при наличии) от 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_______ № 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___</w:t>
            </w:r>
          </w:p>
        </w:tc>
      </w:tr>
      <w:tr w:rsidR="00C2736F" w:rsidRPr="002C6341" w:rsidTr="00C62E4F">
        <w:trPr>
          <w:trHeight w:val="625"/>
        </w:trPr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об организации, выполнившей строительно-монтажные работы на объекте 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(теплоустановке и (или) тепловой сети):</w:t>
            </w:r>
          </w:p>
        </w:tc>
        <w:tc>
          <w:tcPr>
            <w:tcW w:w="5131" w:type="dxa"/>
            <w:gridSpan w:val="5"/>
          </w:tcPr>
          <w:p w:rsidR="00C2736F" w:rsidRPr="00ED75B4" w:rsidRDefault="00C2736F" w:rsidP="00C62E4F">
            <w:pPr>
              <w:tabs>
                <w:tab w:val="left" w:pos="40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736F" w:rsidRPr="002C6341" w:rsidTr="00C62E4F">
        <w:trPr>
          <w:trHeight w:val="1012"/>
        </w:trPr>
        <w:tc>
          <w:tcPr>
            <w:tcW w:w="704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76" w:type="dxa"/>
            <w:gridSpan w:val="6"/>
          </w:tcPr>
          <w:p w:rsidR="00C2736F" w:rsidRPr="00ED75B4" w:rsidRDefault="00C2736F" w:rsidP="00C62E4F">
            <w:pPr>
              <w:tabs>
                <w:tab w:val="left" w:pos="4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Предлагаемые заинтересованным лицом дата (даты) и время обеспечения доступа на </w:t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 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(к теплоустановке и (или) тепловой сети) уполномоченному представителю органа госэнергогазнадзора для осмотра теплоустановки и (или) тепловой сети: ____________________________________________</w:t>
            </w:r>
          </w:p>
          <w:p w:rsidR="00C2736F" w:rsidRPr="00ED75B4" w:rsidRDefault="00C2736F" w:rsidP="00C62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(указывается дата (даты) и время)</w:t>
            </w:r>
          </w:p>
        </w:tc>
      </w:tr>
    </w:tbl>
    <w:p w:rsidR="00C2736F" w:rsidRPr="008B1469" w:rsidRDefault="00C2736F" w:rsidP="009F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>11. К заявлению в одном экземпляре прилагаются:</w:t>
      </w:r>
    </w:p>
    <w:p w:rsidR="00C2736F" w:rsidRPr="009F08A9" w:rsidRDefault="00C2736F" w:rsidP="009F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 xml:space="preserve">11.1. </w:t>
      </w:r>
      <w:r>
        <w:rPr>
          <w:rFonts w:ascii="Times New Roman" w:hAnsi="Times New Roman"/>
          <w:sz w:val="30"/>
          <w:szCs w:val="30"/>
        </w:rPr>
        <w:t>Проектная</w:t>
      </w:r>
      <w:r w:rsidRPr="009F08A9">
        <w:rPr>
          <w:rFonts w:ascii="Times New Roman" w:hAnsi="Times New Roman"/>
          <w:sz w:val="30"/>
          <w:szCs w:val="30"/>
          <w:lang w:eastAsia="ru-RU"/>
        </w:rPr>
        <w:t xml:space="preserve"> документация на объект (теплоу</w:t>
      </w:r>
      <w:r>
        <w:rPr>
          <w:rFonts w:ascii="Times New Roman" w:hAnsi="Times New Roman"/>
          <w:sz w:val="30"/>
          <w:szCs w:val="30"/>
          <w:lang w:eastAsia="ru-RU"/>
        </w:rPr>
        <w:t>становку и (или) тепловую сеть)</w:t>
      </w:r>
      <w:r w:rsidRPr="009F08A9">
        <w:rPr>
          <w:rFonts w:ascii="Times New Roman" w:hAnsi="Times New Roman"/>
          <w:sz w:val="30"/>
          <w:szCs w:val="30"/>
          <w:lang w:eastAsia="ru-RU"/>
        </w:rPr>
        <w:t>, в том числе копии принципиальной схемы теплового пункта и исполнительного чертежа тепломагистрали _______на ____ л.;</w:t>
      </w:r>
    </w:p>
    <w:p w:rsidR="00C2736F" w:rsidRPr="009F08A9" w:rsidRDefault="00C2736F" w:rsidP="009F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F08A9">
        <w:rPr>
          <w:rFonts w:ascii="Times New Roman" w:hAnsi="Times New Roman"/>
          <w:sz w:val="30"/>
          <w:szCs w:val="30"/>
          <w:lang w:eastAsia="ru-RU"/>
        </w:rPr>
        <w:t xml:space="preserve">11.2. </w:t>
      </w:r>
      <w:r w:rsidRPr="009F08A9">
        <w:rPr>
          <w:rFonts w:ascii="Times New Roman" w:hAnsi="Times New Roman"/>
          <w:sz w:val="30"/>
          <w:szCs w:val="30"/>
        </w:rPr>
        <w:t xml:space="preserve">Комплект </w:t>
      </w:r>
      <w:r w:rsidRPr="009F08A9">
        <w:rPr>
          <w:rFonts w:ascii="Times New Roman" w:hAnsi="Times New Roman"/>
          <w:sz w:val="30"/>
          <w:szCs w:val="30"/>
          <w:lang w:eastAsia="ru-RU"/>
        </w:rPr>
        <w:t xml:space="preserve">исполнительной документации на теплоустановку и (или) тепловую сеть, в том числе копии актов проверки гидравлических испытаний и промывки систем теплоснабжения </w:t>
      </w:r>
      <w:r>
        <w:rPr>
          <w:rFonts w:ascii="Times New Roman" w:hAnsi="Times New Roman"/>
          <w:sz w:val="30"/>
          <w:szCs w:val="30"/>
          <w:lang w:eastAsia="ru-RU"/>
        </w:rPr>
        <w:t>________</w:t>
      </w:r>
      <w:r w:rsidRPr="009F08A9">
        <w:rPr>
          <w:rFonts w:ascii="Times New Roman" w:hAnsi="Times New Roman"/>
          <w:sz w:val="30"/>
          <w:szCs w:val="30"/>
          <w:lang w:eastAsia="ru-RU"/>
        </w:rPr>
        <w:t>___на ____ л.;</w:t>
      </w:r>
    </w:p>
    <w:p w:rsidR="00C2736F" w:rsidRPr="005F3FAD" w:rsidRDefault="00C2736F" w:rsidP="009F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F08A9">
        <w:rPr>
          <w:rFonts w:ascii="Times New Roman" w:hAnsi="Times New Roman"/>
          <w:sz w:val="30"/>
          <w:szCs w:val="30"/>
          <w:lang w:eastAsia="ru-RU"/>
        </w:rPr>
        <w:t>11.3. Т</w:t>
      </w:r>
      <w:r w:rsidRPr="009F08A9">
        <w:rPr>
          <w:rFonts w:ascii="Times New Roman" w:hAnsi="Times New Roman"/>
          <w:sz w:val="30"/>
          <w:szCs w:val="30"/>
        </w:rPr>
        <w:t xml:space="preserve">ехнические условия на присоединение </w:t>
      </w:r>
      <w:r>
        <w:rPr>
          <w:rFonts w:ascii="Times New Roman" w:hAnsi="Times New Roman"/>
          <w:sz w:val="30"/>
          <w:szCs w:val="30"/>
        </w:rPr>
        <w:t xml:space="preserve">(подключение) </w:t>
      </w:r>
      <w:r w:rsidRPr="005F3FAD">
        <w:rPr>
          <w:rFonts w:ascii="Times New Roman" w:hAnsi="Times New Roman"/>
          <w:sz w:val="30"/>
          <w:szCs w:val="30"/>
        </w:rPr>
        <w:t>теплоустановок потребителя к тепловым сетям энергоснабжающей организации____________</w:t>
      </w:r>
      <w:r w:rsidRPr="005F3FAD">
        <w:rPr>
          <w:rFonts w:ascii="Times New Roman" w:hAnsi="Times New Roman"/>
          <w:sz w:val="30"/>
          <w:szCs w:val="30"/>
          <w:lang w:eastAsia="ru-RU"/>
        </w:rPr>
        <w:t>______________________________на ____ л.;</w:t>
      </w:r>
    </w:p>
    <w:p w:rsidR="00C2736F" w:rsidRPr="005F3FAD" w:rsidRDefault="00C2736F" w:rsidP="009F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5F3FAD">
        <w:rPr>
          <w:rFonts w:ascii="Times New Roman" w:hAnsi="Times New Roman"/>
          <w:sz w:val="30"/>
          <w:szCs w:val="30"/>
          <w:lang w:eastAsia="ru-RU"/>
        </w:rPr>
        <w:t>11.4. Технические условия на установку средства расчетного учета и (или) системы автоматического регулирования тепловой энергии (при наличии) _____________________________________________на ____ л.;</w:t>
      </w:r>
    </w:p>
    <w:p w:rsidR="00C2736F" w:rsidRDefault="00C2736F" w:rsidP="009F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5F3FAD">
        <w:rPr>
          <w:rFonts w:ascii="Times New Roman" w:hAnsi="Times New Roman"/>
          <w:sz w:val="30"/>
          <w:szCs w:val="30"/>
          <w:lang w:eastAsia="ru-RU"/>
        </w:rPr>
        <w:t>11.5. Акт приемки оборудования после комплексного опробования (для объектов производственной инфраструктуры)</w:t>
      </w:r>
      <w:r>
        <w:rPr>
          <w:rFonts w:ascii="Times New Roman" w:hAnsi="Times New Roman"/>
          <w:sz w:val="30"/>
          <w:szCs w:val="30"/>
          <w:lang w:eastAsia="ru-RU"/>
        </w:rPr>
        <w:t>_____________</w:t>
      </w:r>
      <w:r w:rsidRPr="005F3FAD">
        <w:rPr>
          <w:rFonts w:ascii="Times New Roman" w:hAnsi="Times New Roman"/>
          <w:sz w:val="30"/>
          <w:szCs w:val="30"/>
          <w:lang w:eastAsia="ru-RU"/>
        </w:rPr>
        <w:t>на _</w:t>
      </w:r>
      <w:r>
        <w:rPr>
          <w:rFonts w:ascii="Times New Roman" w:hAnsi="Times New Roman"/>
          <w:sz w:val="30"/>
          <w:szCs w:val="30"/>
          <w:lang w:eastAsia="ru-RU"/>
        </w:rPr>
        <w:t>__</w:t>
      </w:r>
      <w:r w:rsidRPr="005F3FAD">
        <w:rPr>
          <w:rFonts w:ascii="Times New Roman" w:hAnsi="Times New Roman"/>
          <w:sz w:val="30"/>
          <w:szCs w:val="30"/>
          <w:lang w:eastAsia="ru-RU"/>
        </w:rPr>
        <w:t>_ л.;</w:t>
      </w:r>
    </w:p>
    <w:p w:rsidR="00C2736F" w:rsidRPr="005F3FAD" w:rsidRDefault="00C2736F" w:rsidP="005F3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5F3FAD">
        <w:rPr>
          <w:rFonts w:ascii="Times New Roman" w:hAnsi="Times New Roman"/>
          <w:sz w:val="30"/>
          <w:szCs w:val="30"/>
          <w:lang w:eastAsia="ru-RU"/>
        </w:rPr>
        <w:t>11.</w:t>
      </w:r>
      <w:r>
        <w:rPr>
          <w:rFonts w:ascii="Times New Roman" w:hAnsi="Times New Roman"/>
          <w:sz w:val="30"/>
          <w:szCs w:val="30"/>
          <w:lang w:eastAsia="ru-RU"/>
        </w:rPr>
        <w:t>6</w:t>
      </w:r>
      <w:r w:rsidRPr="005F3FAD">
        <w:rPr>
          <w:rFonts w:ascii="Times New Roman" w:hAnsi="Times New Roman"/>
          <w:sz w:val="30"/>
          <w:szCs w:val="30"/>
          <w:lang w:eastAsia="ru-RU"/>
        </w:rPr>
        <w:t>. Сведения об организации эксплуатации теплоустановки и (или) тепловой сети</w:t>
      </w:r>
      <w:r>
        <w:rPr>
          <w:rFonts w:ascii="Times New Roman" w:hAnsi="Times New Roman"/>
          <w:sz w:val="30"/>
          <w:szCs w:val="30"/>
          <w:lang w:eastAsia="ru-RU"/>
        </w:rPr>
        <w:t>________________________________________на______л;</w:t>
      </w:r>
    </w:p>
    <w:p w:rsidR="00C2736F" w:rsidRPr="005F3FAD" w:rsidRDefault="00C2736F" w:rsidP="009F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>11.7</w:t>
      </w:r>
      <w:r w:rsidRPr="005F3FAD">
        <w:rPr>
          <w:rFonts w:ascii="Times New Roman" w:hAnsi="Times New Roman"/>
          <w:sz w:val="30"/>
          <w:szCs w:val="30"/>
          <w:lang w:eastAsia="ru-RU"/>
        </w:rPr>
        <w:t xml:space="preserve">. </w:t>
      </w:r>
      <w:r w:rsidRPr="005F3FAD">
        <w:rPr>
          <w:rFonts w:ascii="Times New Roman" w:hAnsi="Times New Roman"/>
          <w:sz w:val="30"/>
          <w:szCs w:val="30"/>
        </w:rPr>
        <w:t>Копия акта разграничения балансовой принадлежности электрических сетей</w:t>
      </w:r>
      <w:r w:rsidRPr="008B1469">
        <w:rPr>
          <w:rFonts w:ascii="Times New Roman" w:hAnsi="Times New Roman"/>
          <w:sz w:val="30"/>
          <w:szCs w:val="30"/>
        </w:rPr>
        <w:t xml:space="preserve"> (электроустановок) и эксплуатационной </w:t>
      </w:r>
      <w:r w:rsidRPr="005F3FAD">
        <w:rPr>
          <w:rFonts w:ascii="Times New Roman" w:hAnsi="Times New Roman"/>
          <w:sz w:val="30"/>
          <w:szCs w:val="30"/>
        </w:rPr>
        <w:t>ответственности сторон</w:t>
      </w:r>
      <w:r w:rsidRPr="005F3FAD">
        <w:rPr>
          <w:rFonts w:ascii="Times New Roman" w:hAnsi="Times New Roman"/>
          <w:sz w:val="30"/>
          <w:szCs w:val="30"/>
          <w:lang w:eastAsia="ru-RU"/>
        </w:rPr>
        <w:t xml:space="preserve"> ________________________________на ____ л.;</w:t>
      </w:r>
    </w:p>
    <w:p w:rsidR="00C2736F" w:rsidRPr="008B1469" w:rsidRDefault="00C2736F" w:rsidP="009F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5F3FAD">
        <w:rPr>
          <w:rFonts w:ascii="Times New Roman" w:hAnsi="Times New Roman"/>
          <w:sz w:val="30"/>
          <w:szCs w:val="30"/>
          <w:lang w:eastAsia="ru-RU"/>
        </w:rPr>
        <w:t>11.8. Информация</w:t>
      </w:r>
      <w:r w:rsidRPr="008B1469">
        <w:rPr>
          <w:rFonts w:ascii="Times New Roman" w:hAnsi="Times New Roman"/>
          <w:sz w:val="30"/>
          <w:szCs w:val="30"/>
          <w:lang w:eastAsia="ru-RU"/>
        </w:rPr>
        <w:t xml:space="preserve"> о существующих в момент выдачи информации правах, ограничениях, обременениях на объект недвижимого имущества _______________</w:t>
      </w:r>
      <w:r>
        <w:rPr>
          <w:rFonts w:ascii="Times New Roman" w:hAnsi="Times New Roman"/>
          <w:sz w:val="30"/>
          <w:szCs w:val="30"/>
          <w:lang w:eastAsia="ru-RU"/>
        </w:rPr>
        <w:t>_________________________</w:t>
      </w:r>
      <w:r w:rsidRPr="008B1469">
        <w:rPr>
          <w:rFonts w:ascii="Times New Roman" w:hAnsi="Times New Roman"/>
          <w:sz w:val="30"/>
          <w:szCs w:val="30"/>
          <w:lang w:eastAsia="ru-RU"/>
        </w:rPr>
        <w:t>_____________на ____ л.</w:t>
      </w:r>
    </w:p>
    <w:p w:rsidR="00C2736F" w:rsidRPr="009B5BE4" w:rsidRDefault="00C2736F" w:rsidP="005F3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12.</w:t>
      </w:r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9B5BE4">
        <w:rPr>
          <w:rFonts w:ascii="Times New Roman" w:hAnsi="Times New Roman"/>
          <w:sz w:val="30"/>
          <w:szCs w:val="30"/>
          <w:lang w:eastAsia="ru-RU"/>
        </w:rPr>
        <w:t>Дополнительные сведения (по усмотрению заинтересованного лица): ________________________________________________________ ____________________________________________________________________________________________________________________________</w:t>
      </w:r>
    </w:p>
    <w:p w:rsidR="00C2736F" w:rsidRPr="009B5BE4" w:rsidRDefault="00C2736F" w:rsidP="005F3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Сведения, изложенные в этом заявлении и прилагаемых к нему документах, достоверны.</w:t>
      </w:r>
    </w:p>
    <w:p w:rsidR="00C2736F" w:rsidRPr="009B5BE4" w:rsidRDefault="00C2736F" w:rsidP="005F3FAD">
      <w:pPr>
        <w:widowControl w:val="0"/>
        <w:spacing w:after="0" w:line="240" w:lineRule="auto"/>
        <w:ind w:right="172"/>
        <w:jc w:val="both"/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</w:pPr>
    </w:p>
    <w:p w:rsidR="00C2736F" w:rsidRPr="009B5BE4" w:rsidRDefault="00C2736F" w:rsidP="005F3FAD">
      <w:pPr>
        <w:widowControl w:val="0"/>
        <w:spacing w:after="0" w:line="240" w:lineRule="auto"/>
        <w:ind w:right="172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9B5BE4"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>_______________________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 xml:space="preserve">   </w:t>
      </w:r>
      <w:r w:rsidRPr="009B5BE4"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 xml:space="preserve">   ____________        ___________________</w:t>
      </w:r>
    </w:p>
    <w:p w:rsidR="00C2736F" w:rsidRPr="009B5BE4" w:rsidRDefault="00C2736F" w:rsidP="005F3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(должность уполномоченного работника                        (подпись)                               (инициалы, фамилия)</w:t>
      </w:r>
    </w:p>
    <w:p w:rsidR="00C2736F" w:rsidRPr="009B5BE4" w:rsidRDefault="00C2736F" w:rsidP="005F3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            заинтересованного лица)</w:t>
      </w:r>
    </w:p>
    <w:p w:rsidR="00C2736F" w:rsidRPr="009B5BE4" w:rsidRDefault="00C2736F" w:rsidP="005F3FA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C2736F" w:rsidRPr="009B5BE4" w:rsidRDefault="00C2736F" w:rsidP="005F3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Заявление принято ”____“ _______</w:t>
      </w:r>
      <w:r>
        <w:rPr>
          <w:rFonts w:ascii="Times New Roman" w:hAnsi="Times New Roman"/>
          <w:sz w:val="30"/>
          <w:szCs w:val="30"/>
          <w:lang w:eastAsia="ru-RU"/>
        </w:rPr>
        <w:t>_</w:t>
      </w:r>
      <w:r w:rsidRPr="009B5BE4">
        <w:rPr>
          <w:rFonts w:ascii="Times New Roman" w:hAnsi="Times New Roman"/>
          <w:sz w:val="30"/>
          <w:szCs w:val="30"/>
          <w:lang w:eastAsia="ru-RU"/>
        </w:rPr>
        <w:t>__ 20_</w:t>
      </w:r>
      <w:r>
        <w:rPr>
          <w:rFonts w:ascii="Times New Roman" w:hAnsi="Times New Roman"/>
          <w:sz w:val="30"/>
          <w:szCs w:val="30"/>
          <w:lang w:eastAsia="ru-RU"/>
        </w:rPr>
        <w:t>_</w:t>
      </w:r>
      <w:r w:rsidRPr="009B5BE4">
        <w:rPr>
          <w:rFonts w:ascii="Times New Roman" w:hAnsi="Times New Roman"/>
          <w:sz w:val="30"/>
          <w:szCs w:val="30"/>
          <w:lang w:eastAsia="ru-RU"/>
        </w:rPr>
        <w:t>__ г.</w:t>
      </w:r>
      <w:r w:rsidRPr="009B5BE4"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</w:p>
    <w:p w:rsidR="00C2736F" w:rsidRDefault="00C2736F" w:rsidP="005F3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C2736F" w:rsidRPr="009B5BE4" w:rsidRDefault="00C2736F" w:rsidP="005F3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Регистрационный номер ______</w:t>
      </w:r>
      <w:r>
        <w:rPr>
          <w:rFonts w:ascii="Times New Roman" w:hAnsi="Times New Roman"/>
          <w:sz w:val="30"/>
          <w:szCs w:val="30"/>
          <w:lang w:eastAsia="ru-RU"/>
        </w:rPr>
        <w:t>__</w:t>
      </w:r>
      <w:r w:rsidRPr="009B5BE4">
        <w:rPr>
          <w:rFonts w:ascii="Times New Roman" w:hAnsi="Times New Roman"/>
          <w:sz w:val="30"/>
          <w:szCs w:val="30"/>
          <w:lang w:eastAsia="ru-RU"/>
        </w:rPr>
        <w:t>__</w:t>
      </w:r>
      <w:r w:rsidRPr="009B5BE4"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</w:p>
    <w:p w:rsidR="00C2736F" w:rsidRDefault="00C2736F" w:rsidP="0082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vertAlign w:val="superscript"/>
          <w:lang w:eastAsia="ru-RU"/>
        </w:rPr>
      </w:pPr>
    </w:p>
    <w:p w:rsidR="00C2736F" w:rsidRDefault="00C2736F" w:rsidP="0082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vertAlign w:val="superscript"/>
          <w:lang w:eastAsia="ru-RU"/>
        </w:rPr>
      </w:pPr>
    </w:p>
    <w:p w:rsidR="00C2736F" w:rsidRDefault="00C2736F" w:rsidP="0082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vertAlign w:val="superscript"/>
          <w:lang w:eastAsia="ru-RU"/>
        </w:rPr>
      </w:pPr>
    </w:p>
    <w:p w:rsidR="00C2736F" w:rsidRPr="00ED75B4" w:rsidRDefault="00C2736F" w:rsidP="00824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  <w:r w:rsidRPr="00ED75B4">
        <w:rPr>
          <w:rFonts w:ascii="Times New Roman" w:hAnsi="Times New Roman"/>
          <w:spacing w:val="-8"/>
          <w:sz w:val="30"/>
          <w:szCs w:val="30"/>
          <w:lang w:eastAsia="ru-RU"/>
        </w:rPr>
        <w:t>В принятии заявления заинтересованного лица отказывается в связи с</w:t>
      </w:r>
      <w:r w:rsidRPr="00ED75B4">
        <w:rPr>
          <w:rFonts w:ascii="Times New Roman" w:hAnsi="Times New Roman"/>
          <w:spacing w:val="-8"/>
          <w:sz w:val="30"/>
          <w:szCs w:val="30"/>
          <w:vertAlign w:val="superscript"/>
          <w:lang w:eastAsia="ru-RU"/>
        </w:rPr>
        <w:t>2</w:t>
      </w:r>
      <w:r w:rsidRPr="00ED75B4">
        <w:rPr>
          <w:rFonts w:ascii="Times New Roman" w:hAnsi="Times New Roman"/>
          <w:spacing w:val="-8"/>
          <w:sz w:val="30"/>
          <w:szCs w:val="30"/>
          <w:lang w:eastAsia="ru-RU"/>
        </w:rPr>
        <w:t>: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5"/>
      </w:tblGrid>
      <w:tr w:rsidR="00C2736F" w:rsidRPr="002C6341" w:rsidTr="00C62E4F">
        <w:trPr>
          <w:trHeight w:val="1891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наступлением случая, установленного статьей 17 Закона Республики Беларусь от 28 октября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ED75B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2008 г</w:t>
              </w:r>
            </w:smartTag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№ 433-З ”Об основах административных процедур“:</w:t>
            </w:r>
          </w:p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представлены документы и (или) сведения, включенные в перечни документов и (или) сведений, представляемых заинтересованными лицами, а также документы, указанные в абзацах втором, третьем, пятом, шестом части первой пункта 2 статьи 15 Закона Республики Беларусь ”Об основах административных процедур“, в случае истребования таких документов;</w:t>
            </w:r>
          </w:p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иные случаи, предусмотренные законодательными актами и постановлениями Совета Министров Республики Беларусь___________________________________________________________________________</w:t>
            </w:r>
          </w:p>
        </w:tc>
      </w:tr>
      <w:tr w:rsidR="00C2736F" w:rsidRPr="002C6341" w:rsidTr="00C62E4F">
        <w:trPr>
          <w:trHeight w:val="273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соответствием заявления требованиям законодательства об административных процедурах;</w:t>
            </w:r>
          </w:p>
        </w:tc>
      </w:tr>
      <w:tr w:rsidR="00C2736F" w:rsidRPr="002C6341" w:rsidTr="00C62E4F">
        <w:trPr>
          <w:trHeight w:val="512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наличием в заявлении незаполненных граф (строк) либо описок, опечаток и арифметических ошибок, влияющих на объективность принятия административного решения.</w:t>
            </w:r>
          </w:p>
        </w:tc>
      </w:tr>
    </w:tbl>
    <w:p w:rsidR="00C2736F" w:rsidRPr="00ED75B4" w:rsidRDefault="00C2736F" w:rsidP="00824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ED75B4">
        <w:rPr>
          <w:rFonts w:ascii="Times New Roman" w:hAnsi="Times New Roman"/>
          <w:spacing w:val="-8"/>
          <w:sz w:val="30"/>
          <w:szCs w:val="30"/>
          <w:lang w:eastAsia="ru-RU"/>
        </w:rPr>
        <w:t>В осуществлении административной процедуры (в выдаче акта осмотра</w:t>
      </w:r>
      <w:r w:rsidRPr="00ED75B4">
        <w:rPr>
          <w:rFonts w:ascii="Times New Roman" w:hAnsi="Times New Roman"/>
          <w:sz w:val="30"/>
          <w:szCs w:val="30"/>
          <w:lang w:eastAsia="ru-RU"/>
        </w:rPr>
        <w:t xml:space="preserve"> (допуска) теплоустановки и (или) тепловой сети) отказывается в связи с</w:t>
      </w:r>
      <w:r w:rsidRPr="00ED75B4"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  <w:r w:rsidRPr="00ED75B4">
        <w:rPr>
          <w:rFonts w:ascii="Times New Roman" w:hAnsi="Times New Roman"/>
          <w:sz w:val="30"/>
          <w:szCs w:val="30"/>
          <w:lang w:eastAsia="ru-RU"/>
        </w:rPr>
        <w:t>:</w:t>
      </w:r>
    </w:p>
    <w:p w:rsidR="00C2736F" w:rsidRPr="00ED75B4" w:rsidRDefault="00C2736F" w:rsidP="0082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5"/>
      </w:tblGrid>
      <w:tr w:rsidR="00C2736F" w:rsidRPr="002C6341" w:rsidTr="00C62E4F">
        <w:trPr>
          <w:trHeight w:val="1947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наступлением случая, установленного статьей 25 Закона Республики Беларусь ”Об основах административных процедур“:</w:t>
            </w:r>
          </w:p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ликвидация (прекращение деятельности) заинтересованного лица, если иное не предусмотрено законодательными актами;</w:t>
            </w:r>
          </w:p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заинтересованным лицом представлены документы и (или) сведения, не соответствующие требованиям законодательства, в том числе подложные, поддельные или недействительные документы;</w:t>
            </w:r>
          </w:p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иные случаи, предусмотренные законодательными актами и постановлениями Совета Министров Республики Беларусь___________________________________________________________________________</w:t>
            </w:r>
          </w:p>
        </w:tc>
      </w:tr>
      <w:tr w:rsidR="00C2736F" w:rsidRPr="002C6341" w:rsidTr="00C62E4F">
        <w:trPr>
          <w:trHeight w:val="273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– тем, что теплоустановка и (или) тепловая сеть относится к объектам, в отношении которых в соответствии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 законодательством не осуществляется государственный энергетический и газовый надзор;</w:t>
            </w:r>
          </w:p>
        </w:tc>
      </w:tr>
      <w:tr w:rsidR="00C2736F" w:rsidRPr="002C6341" w:rsidTr="00C62E4F">
        <w:trPr>
          <w:trHeight w:val="273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получением 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органом госэнергогазнадзора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информации об отсутствии государственной регистрации заинтересованного лица, как юридического лица или индивидуального предпринимателя;</w:t>
            </w:r>
          </w:p>
        </w:tc>
      </w:tr>
      <w:tr w:rsidR="00C2736F" w:rsidRPr="002C6341" w:rsidTr="00C62E4F">
        <w:trPr>
          <w:trHeight w:val="284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получением органом госэнергогазнадзора информации об отсутствии у заинтересованного лица правоустанавливающих (правоудостоверяющих) документов на объект (теплоустановку и (или) тепловую сеть) или земельный участок, на котором расположен объект (теплоустановка и (или) тепловая сеть);</w:t>
            </w:r>
          </w:p>
        </w:tc>
      </w:tr>
      <w:tr w:rsidR="00C2736F" w:rsidRPr="002C6341" w:rsidTr="00C62E4F">
        <w:trPr>
          <w:trHeight w:val="284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предоставлением заинтересованным лицом доступа на объект (к теплоустановке и (или) тепловой сети) уполномоченному представителю органа госэнергогазнадзора для осмотра теплоустановки и (или) тепловой сети в срок, установленный для осуществления административной процедуры;</w:t>
            </w:r>
          </w:p>
        </w:tc>
      </w:tr>
      <w:tr w:rsidR="00C2736F" w:rsidRPr="002C6341" w:rsidTr="00C62E4F">
        <w:trPr>
          <w:trHeight w:val="284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– не предоставлением заинтересованным лицом уполномоченному представителю органа госэнергогазнадзора</w: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копии акта разграничения балансовой принадлежности и эксплуатационной ответственности сторон при осмотре этим уполномоченным представителем по месту нахождения теплоустановки и (или) тепловой сети;</w:t>
            </w:r>
          </w:p>
        </w:tc>
      </w:tr>
      <w:tr w:rsidR="00C2736F" w:rsidRPr="002C6341" w:rsidTr="00C62E4F">
        <w:trPr>
          <w:trHeight w:val="284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несоблюдением требований технических условий на присоединение (подключение) теплоустановок потребителей к тепловым сетям энергоснабжающей организации и (или) технических условий на установку средства расчетного учета и (или) системы автоматического регулирования тепловой энергии (при их наличии) и (или) проектной документации на объект (теплоустановку и (или) тепловую сеть), нарушением требований строительных норм и иных обязательных для соблюдения требований технических нормативных правовых актов;</w:t>
            </w:r>
          </w:p>
        </w:tc>
      </w:tr>
      <w:tr w:rsidR="00C2736F" w:rsidRPr="002C6341" w:rsidTr="00C62E4F">
        <w:trPr>
          <w:trHeight w:val="284"/>
        </w:trPr>
        <w:tc>
          <w:tcPr>
            <w:tcW w:w="9645" w:type="dxa"/>
          </w:tcPr>
          <w:p w:rsidR="00C2736F" w:rsidRPr="00ED75B4" w:rsidRDefault="00C2736F" w:rsidP="00C62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D75B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выдачей уполномоченным представителем органа госэнергогазнадзора при осмотре теплоустановки и (или) тепловой сети письменных замечаний по комплекту исполнительной документации на теплоустановку и (или) тепловую сеть.</w:t>
            </w:r>
          </w:p>
        </w:tc>
      </w:tr>
    </w:tbl>
    <w:p w:rsidR="00C2736F" w:rsidRPr="00ED75B4" w:rsidRDefault="00C2736F" w:rsidP="0082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ED75B4">
        <w:rPr>
          <w:rFonts w:ascii="Times New Roman" w:hAnsi="Times New Roman"/>
          <w:sz w:val="30"/>
          <w:szCs w:val="30"/>
          <w:lang w:eastAsia="ru-RU"/>
        </w:rPr>
        <w:t xml:space="preserve">Мотивировка отказа в принятии заявления заинтересованного лица </w:t>
      </w:r>
      <w:r w:rsidRPr="00ED75B4">
        <w:rPr>
          <w:rFonts w:ascii="Times New Roman" w:hAnsi="Times New Roman"/>
          <w:spacing w:val="-4"/>
          <w:sz w:val="30"/>
          <w:szCs w:val="30"/>
          <w:lang w:eastAsia="ru-RU"/>
        </w:rPr>
        <w:t>либо в осуществлении административной процедуры (в выдаче акта осмотра</w:t>
      </w:r>
      <w:r w:rsidRPr="00ED75B4">
        <w:rPr>
          <w:rFonts w:ascii="Times New Roman" w:hAnsi="Times New Roman"/>
          <w:sz w:val="30"/>
          <w:szCs w:val="30"/>
          <w:lang w:eastAsia="ru-RU"/>
        </w:rPr>
        <w:t xml:space="preserve"> (допуска) теплоустановки и (или) тепловой сети) с указанием правовых </w:t>
      </w:r>
      <w:r w:rsidRPr="00ED75B4">
        <w:rPr>
          <w:rFonts w:ascii="Times New Roman" w:hAnsi="Times New Roman"/>
          <w:spacing w:val="-10"/>
          <w:sz w:val="30"/>
          <w:szCs w:val="30"/>
          <w:lang w:eastAsia="ru-RU"/>
        </w:rPr>
        <w:t>оснований принятого административного решения, фактических обстоятельств,</w:t>
      </w:r>
      <w:r w:rsidRPr="00ED75B4">
        <w:rPr>
          <w:rFonts w:ascii="Times New Roman" w:hAnsi="Times New Roman"/>
          <w:sz w:val="30"/>
          <w:szCs w:val="30"/>
          <w:lang w:eastAsia="ru-RU"/>
        </w:rPr>
        <w:t xml:space="preserve"> установленных при рассмотрении заявления заинтересованного лица</w:t>
      </w:r>
      <w:r w:rsidRPr="00ED75B4">
        <w:rPr>
          <w:rFonts w:ascii="Times New Roman" w:hAnsi="Times New Roman"/>
          <w:sz w:val="30"/>
          <w:szCs w:val="30"/>
          <w:vertAlign w:val="superscript"/>
          <w:lang w:eastAsia="ru-RU"/>
        </w:rPr>
        <w:t>2, 3</w:t>
      </w:r>
      <w:r w:rsidRPr="00ED75B4">
        <w:rPr>
          <w:rFonts w:ascii="Times New Roman" w:hAnsi="Times New Roman"/>
          <w:sz w:val="30"/>
          <w:szCs w:val="30"/>
          <w:lang w:eastAsia="ru-RU"/>
        </w:rPr>
        <w:t xml:space="preserve">: </w:t>
      </w:r>
    </w:p>
    <w:p w:rsidR="00C2736F" w:rsidRPr="00ED75B4" w:rsidRDefault="00C2736F" w:rsidP="0082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ED75B4">
        <w:rPr>
          <w:rFonts w:ascii="Times New Roman" w:hAnsi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C2736F" w:rsidRPr="00ED75B4" w:rsidRDefault="00C2736F" w:rsidP="00824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ED75B4">
        <w:rPr>
          <w:rFonts w:ascii="Times New Roman" w:hAnsi="Times New Roman"/>
          <w:sz w:val="30"/>
          <w:szCs w:val="30"/>
          <w:lang w:eastAsia="ru-RU"/>
        </w:rPr>
        <w:t>Порядок обжалования административного решения</w:t>
      </w:r>
      <w:r w:rsidRPr="00ED75B4"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  <w:r w:rsidRPr="00ED75B4">
        <w:rPr>
          <w:rFonts w:ascii="Times New Roman" w:hAnsi="Times New Roman"/>
          <w:sz w:val="30"/>
          <w:szCs w:val="30"/>
          <w:lang w:eastAsia="ru-RU"/>
        </w:rPr>
        <w:t>: ______________________________________________________________</w:t>
      </w:r>
    </w:p>
    <w:p w:rsidR="00C2736F" w:rsidRPr="00ED75B4" w:rsidRDefault="00C2736F" w:rsidP="0082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ED75B4">
        <w:rPr>
          <w:rFonts w:ascii="Times New Roman" w:hAnsi="Times New Roman"/>
          <w:sz w:val="30"/>
          <w:szCs w:val="30"/>
          <w:lang w:eastAsia="ru-RU"/>
        </w:rPr>
        <w:t>______________________________________________________________</w:t>
      </w:r>
    </w:p>
    <w:p w:rsidR="00C2736F" w:rsidRPr="009B5BE4" w:rsidRDefault="00C2736F" w:rsidP="00791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”____“ _________ 20___ г.</w:t>
      </w:r>
    </w:p>
    <w:p w:rsidR="00C2736F" w:rsidRPr="009B5BE4" w:rsidRDefault="00C2736F" w:rsidP="00791C6C">
      <w:pPr>
        <w:widowControl w:val="0"/>
        <w:spacing w:after="0" w:line="240" w:lineRule="auto"/>
        <w:ind w:right="172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9B5BE4"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>_____________________        ____________        ____________________</w:t>
      </w:r>
    </w:p>
    <w:p w:rsidR="00C2736F" w:rsidRPr="009B5BE4" w:rsidRDefault="00C2736F" w:rsidP="00791C6C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(уполномоченное должностное лицо                            (подпись)                                  (инициалы, фамилия)</w:t>
      </w:r>
    </w:p>
    <w:p w:rsidR="00C2736F" w:rsidRPr="009B5BE4" w:rsidRDefault="00C2736F" w:rsidP="00791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     органа госэнергогазнадзора)</w:t>
      </w:r>
    </w:p>
    <w:p w:rsidR="00C2736F" w:rsidRPr="009B5BE4" w:rsidRDefault="00C2736F" w:rsidP="00791C6C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_____________________________</w:t>
      </w:r>
    </w:p>
    <w:p w:rsidR="00C2736F" w:rsidRPr="009B5BE4" w:rsidRDefault="00C2736F" w:rsidP="00791C6C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vertAlign w:val="superscript"/>
          <w:lang w:eastAsia="ru-RU"/>
        </w:rPr>
        <w:t>1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 Оформляется на бланке заинтересованного лица.</w:t>
      </w:r>
    </w:p>
    <w:p w:rsidR="00C2736F" w:rsidRPr="009B5BE4" w:rsidRDefault="00C2736F" w:rsidP="00791C6C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vertAlign w:val="superscript"/>
          <w:lang w:eastAsia="ru-RU"/>
        </w:rPr>
        <w:t>2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 Заполняется (оформляется) уполномоченным должностным лицом органа госэнергогазнадзора.</w:t>
      </w:r>
    </w:p>
    <w:p w:rsidR="00C2736F" w:rsidRPr="009B5BE4" w:rsidRDefault="00C2736F" w:rsidP="00791C6C">
      <w:pPr>
        <w:widowControl w:val="0"/>
        <w:suppressAutoHyphens/>
        <w:autoSpaceDE w:val="0"/>
        <w:autoSpaceDN w:val="0"/>
        <w:spacing w:after="0" w:line="240" w:lineRule="exact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color w:val="000000"/>
          <w:spacing w:val="-4"/>
          <w:sz w:val="20"/>
          <w:szCs w:val="20"/>
          <w:shd w:val="clear" w:color="auto" w:fill="FFFFFF"/>
          <w:vertAlign w:val="superscript"/>
          <w:lang w:eastAsia="ru-RU"/>
        </w:rPr>
        <w:t>3</w:t>
      </w:r>
      <w:r w:rsidRPr="009B5BE4">
        <w:rPr>
          <w:rFonts w:ascii="Times New Roman" w:hAnsi="Times New Roman"/>
          <w:color w:val="000000"/>
          <w:spacing w:val="-4"/>
          <w:sz w:val="20"/>
          <w:szCs w:val="20"/>
          <w:shd w:val="clear" w:color="auto" w:fill="FFFFFF"/>
          <w:lang w:eastAsia="ru-RU"/>
        </w:rPr>
        <w:t> Указываются сведения о прилагаемых к данному заявлению письменных замечаниях, выданных (оформленных)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уполномоченным представителем органа госэнергогазнадзора по результатам рассмотрения предоставленных заинтересованным лицом документов, сведений и (или) при осмотре электроустановки.</w:t>
      </w:r>
    </w:p>
    <w:sectPr w:rsidR="00C2736F" w:rsidRPr="009B5BE4" w:rsidSect="00AE7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A06"/>
    <w:rsid w:val="00037425"/>
    <w:rsid w:val="00297C01"/>
    <w:rsid w:val="002C6341"/>
    <w:rsid w:val="00487A08"/>
    <w:rsid w:val="005F3FAD"/>
    <w:rsid w:val="00791C6C"/>
    <w:rsid w:val="00824A06"/>
    <w:rsid w:val="008B1469"/>
    <w:rsid w:val="009B5BE4"/>
    <w:rsid w:val="009F08A9"/>
    <w:rsid w:val="00AE73F1"/>
    <w:rsid w:val="00C24F8A"/>
    <w:rsid w:val="00C2736F"/>
    <w:rsid w:val="00C62E4F"/>
    <w:rsid w:val="00EB6053"/>
    <w:rsid w:val="00ED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A0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24A0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7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1629</Words>
  <Characters>9287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ФИРМЕННЫЙ БЛАНК СУБЪЕКТА</dc:title>
  <dc:subject/>
  <dc:creator>Сергей</dc:creator>
  <cp:keywords/>
  <dc:description/>
  <cp:lastModifiedBy>user</cp:lastModifiedBy>
  <cp:revision>2</cp:revision>
  <dcterms:created xsi:type="dcterms:W3CDTF">2022-10-21T13:45:00Z</dcterms:created>
  <dcterms:modified xsi:type="dcterms:W3CDTF">2022-10-21T13:45:00Z</dcterms:modified>
</cp:coreProperties>
</file>